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FF6196" w:rsidRPr="00562704">
        <w:rPr>
          <w:rFonts w:ascii="Arial" w:hAnsi="Arial"/>
          <w:b/>
          <w:noProof/>
          <w:sz w:val="24"/>
          <w:lang w:eastAsia="en-US"/>
        </w:rPr>
        <w:t>1</w:t>
      </w:r>
      <w:r w:rsidR="00EB406F" w:rsidRPr="00562704">
        <w:rPr>
          <w:rFonts w:ascii="Arial" w:hAnsi="Arial"/>
          <w:b/>
          <w:noProof/>
          <w:sz w:val="24"/>
          <w:lang w:eastAsia="en-US"/>
        </w:rPr>
        <w:t>8</w:t>
      </w:r>
      <w:r w:rsidR="00B53481" w:rsidRPr="00562704">
        <w:rPr>
          <w:rFonts w:ascii="Arial" w:hAnsi="Arial"/>
          <w:b/>
          <w:noProof/>
          <w:sz w:val="24"/>
          <w:lang w:eastAsia="en-US"/>
        </w:rPr>
        <w:t>0937</w:t>
      </w:r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  <w:bookmarkStart w:id="0" w:name="_GoBack"/>
      <w:bookmarkEnd w:id="0"/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350FA3" w:rsidRPr="00350FA3">
        <w:rPr>
          <w:rFonts w:ascii="Arial" w:hAnsi="Arial" w:cs="Arial"/>
          <w:b/>
          <w:bCs/>
          <w:sz w:val="24"/>
        </w:rPr>
        <w:t xml:space="preserve">Work plan for </w:t>
      </w:r>
      <w:r w:rsidR="00427ED1">
        <w:rPr>
          <w:rFonts w:ascii="Arial" w:hAnsi="Arial" w:cs="Arial"/>
          <w:b/>
          <w:bCs/>
          <w:sz w:val="24"/>
        </w:rPr>
        <w:t xml:space="preserve">preparation of </w:t>
      </w:r>
      <w:r w:rsidR="00350FA3" w:rsidRPr="00350FA3">
        <w:rPr>
          <w:rFonts w:ascii="Arial" w:hAnsi="Arial" w:cs="Arial"/>
          <w:b/>
          <w:bCs/>
          <w:sz w:val="24"/>
        </w:rPr>
        <w:t>IMT-2020 self evaluation</w:t>
      </w:r>
      <w:r w:rsidR="00427ED1">
        <w:rPr>
          <w:rFonts w:ascii="Arial" w:hAnsi="Arial" w:cs="Arial"/>
          <w:b/>
          <w:bCs/>
          <w:sz w:val="24"/>
        </w:rPr>
        <w:t xml:space="preserve"> towards 3GPP updated submission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310B56">
        <w:rPr>
          <w:rFonts w:ascii="Arial" w:hAnsi="Arial" w:cs="Arial" w:hint="eastAsia"/>
          <w:b/>
          <w:bCs/>
          <w:sz w:val="24"/>
          <w:lang w:eastAsia="zh-CN"/>
        </w:rPr>
        <w:t>Discussion / Decision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D41188" w:rsidRDefault="00D41188" w:rsidP="00A6737E">
      <w:pPr>
        <w:rPr>
          <w:lang w:eastAsia="zh-CN"/>
        </w:rPr>
      </w:pPr>
      <w:r>
        <w:rPr>
          <w:lang w:eastAsia="zh-CN"/>
        </w:rPr>
        <w:t>It was agreed at RAN#78 i</w:t>
      </w:r>
      <w:r w:rsidR="00AF5A3D">
        <w:rPr>
          <w:rFonts w:hint="eastAsia"/>
          <w:lang w:eastAsia="zh-CN"/>
        </w:rPr>
        <w:t>n [</w:t>
      </w:r>
      <w:r w:rsidR="003A643D">
        <w:rPr>
          <w:rFonts w:hint="eastAsia"/>
          <w:lang w:eastAsia="zh-CN"/>
        </w:rPr>
        <w:t>1</w:t>
      </w:r>
      <w:r w:rsidR="00AF5A3D">
        <w:rPr>
          <w:rFonts w:hint="eastAsia"/>
          <w:lang w:eastAsia="zh-CN"/>
        </w:rPr>
        <w:t>]</w:t>
      </w:r>
      <w:r>
        <w:rPr>
          <w:lang w:eastAsia="zh-CN"/>
        </w:rPr>
        <w:t xml:space="preserve"> that self evaluation for IMT-2020 submission will be further progressed in RAN WGs and RAN. </w:t>
      </w:r>
    </w:p>
    <w:p w:rsidR="00D41188" w:rsidRDefault="00D41188" w:rsidP="00A207AA">
      <w:pPr>
        <w:spacing w:after="0"/>
        <w:rPr>
          <w:lang w:eastAsia="zh-CN"/>
        </w:rPr>
      </w:pPr>
      <w:r>
        <w:rPr>
          <w:lang w:eastAsia="zh-CN"/>
        </w:rPr>
        <w:t xml:space="preserve">The simulation activities and evaluation for technical performance requirements are being well progressed in RAN WGs, which will form the foundation of self evaluation results of </w:t>
      </w:r>
      <w:r>
        <w:rPr>
          <w:rFonts w:hint="eastAsia"/>
          <w:lang w:eastAsia="zh-CN"/>
        </w:rPr>
        <w:t>3GPP</w:t>
      </w:r>
      <w:r>
        <w:rPr>
          <w:lang w:eastAsia="zh-CN"/>
        </w:rPr>
        <w:t xml:space="preserve"> for IMT-2020 submission. On the other hand, to complete Step 3 under IMT-2020 submission and evaluation process as defined in Document IMT-2020/02 (Rev. 1), description template and compliance template need to be prepared in addition to the self evaluation results. In [1], it is agreed that</w:t>
      </w:r>
    </w:p>
    <w:p w:rsidR="00D41188" w:rsidRPr="00D41188" w:rsidRDefault="00D41188" w:rsidP="00B74ABD">
      <w:pPr>
        <w:pStyle w:val="aa"/>
        <w:numPr>
          <w:ilvl w:val="0"/>
          <w:numId w:val="38"/>
        </w:numPr>
        <w:adjustRightInd w:val="0"/>
        <w:snapToGrid w:val="0"/>
        <w:spacing w:beforeLines="50" w:before="120"/>
        <w:ind w:left="851" w:hanging="357"/>
        <w:contextualSpacing w:val="0"/>
        <w:jc w:val="both"/>
        <w:rPr>
          <w:sz w:val="20"/>
        </w:rPr>
      </w:pPr>
      <w:r w:rsidRPr="00D41188">
        <w:rPr>
          <w:rFonts w:hint="eastAsia"/>
          <w:b/>
          <w:sz w:val="20"/>
        </w:rPr>
        <w:t>Consider the update of the description templates in RAN#79 (March 2018) or RAN#80 (June 2018) based on Rel-15 progress.</w:t>
      </w:r>
    </w:p>
    <w:p w:rsidR="00D41188" w:rsidRPr="00D41188" w:rsidRDefault="00D41188" w:rsidP="00B74ABD">
      <w:pPr>
        <w:pStyle w:val="aa"/>
        <w:numPr>
          <w:ilvl w:val="0"/>
          <w:numId w:val="38"/>
        </w:numPr>
        <w:adjustRightInd w:val="0"/>
        <w:snapToGrid w:val="0"/>
        <w:spacing w:beforeLines="50" w:before="120"/>
        <w:ind w:left="851" w:hanging="357"/>
        <w:contextualSpacing w:val="0"/>
        <w:jc w:val="both"/>
        <w:rPr>
          <w:sz w:val="20"/>
        </w:rPr>
      </w:pPr>
      <w:r w:rsidRPr="00D41188">
        <w:rPr>
          <w:rFonts w:hint="eastAsia"/>
          <w:b/>
          <w:sz w:val="20"/>
        </w:rPr>
        <w:t>P</w:t>
      </w:r>
      <w:r w:rsidRPr="00D41188">
        <w:rPr>
          <w:b/>
          <w:sz w:val="20"/>
        </w:rPr>
        <w:t>repare the compliance templates in RAN#80 (June 2018) and finalize in RAN#81 (September 2018) for the submission to ITU-R WP 5D#31</w:t>
      </w:r>
      <w:r w:rsidRPr="00D41188">
        <w:rPr>
          <w:rFonts w:hint="eastAsia"/>
          <w:b/>
          <w:sz w:val="20"/>
        </w:rPr>
        <w:t xml:space="preserve"> according to self evaluation results.</w:t>
      </w:r>
    </w:p>
    <w:p w:rsidR="00A6737E" w:rsidRPr="00E77C75" w:rsidRDefault="00A6737E" w:rsidP="00D41188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provides the consideration on </w:t>
      </w:r>
      <w:r w:rsidR="00535AD8">
        <w:rPr>
          <w:lang w:val="en-US" w:eastAsia="zh-CN"/>
        </w:rPr>
        <w:t>the above two aspects</w:t>
      </w:r>
      <w:r>
        <w:rPr>
          <w:rFonts w:hint="eastAsia"/>
          <w:lang w:val="en-US" w:eastAsia="zh-CN"/>
        </w:rPr>
        <w:t>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EE1731">
        <w:t>Discussion</w:t>
      </w:r>
    </w:p>
    <w:p w:rsidR="00AF4B2C" w:rsidRDefault="00AF4B2C" w:rsidP="00AF4B2C">
      <w:pPr>
        <w:pStyle w:val="2"/>
      </w:pPr>
      <w:r>
        <w:t>2.1</w:t>
      </w:r>
      <w:r>
        <w:tab/>
      </w:r>
      <w:r>
        <w:rPr>
          <w:rFonts w:hint="eastAsia"/>
        </w:rPr>
        <w:t>Preparation of self evaluation</w:t>
      </w:r>
    </w:p>
    <w:p w:rsidR="00AF4B2C" w:rsidRPr="00AF4B2C" w:rsidRDefault="00CD2052" w:rsidP="00AF4B2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mentioned in Section 1, the simulation activities and evaluation for technical performance requirements are being well progressed in RAN WGs. The continous work </w:t>
      </w:r>
      <w:r w:rsidR="00D25454">
        <w:rPr>
          <w:lang w:eastAsia="zh-CN"/>
        </w:rPr>
        <w:t xml:space="preserve">till 3GPP Updated submission in September </w:t>
      </w:r>
      <w:r>
        <w:rPr>
          <w:lang w:eastAsia="zh-CN"/>
        </w:rPr>
        <w:t xml:space="preserve">can be done through email discussions and WG meetings as </w:t>
      </w:r>
      <w:r w:rsidR="00E35594">
        <w:rPr>
          <w:lang w:eastAsia="zh-CN"/>
        </w:rPr>
        <w:t xml:space="preserve">what was done </w:t>
      </w:r>
      <w:r>
        <w:rPr>
          <w:lang w:eastAsia="zh-CN"/>
        </w:rPr>
        <w:t xml:space="preserve">in 2018 Q1 and Q2. </w:t>
      </w:r>
    </w:p>
    <w:p w:rsidR="00FA5C32" w:rsidRDefault="00FA5C32" w:rsidP="00FA5C32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ab/>
      </w:r>
      <w:r>
        <w:t>Preparation of update of description template</w:t>
      </w:r>
    </w:p>
    <w:p w:rsidR="00732349" w:rsidRDefault="00906535" w:rsidP="001E2BBB">
      <w:pPr>
        <w:rPr>
          <w:lang w:eastAsia="zh-CN"/>
        </w:rPr>
      </w:pPr>
      <w:r>
        <w:rPr>
          <w:lang w:eastAsia="zh-CN"/>
        </w:rPr>
        <w:t xml:space="preserve">At RAN#78 meeting, the initial description template that provides the characteristics </w:t>
      </w:r>
      <w:r w:rsidR="00024FC1">
        <w:rPr>
          <w:lang w:eastAsia="zh-CN"/>
        </w:rPr>
        <w:t xml:space="preserve">description </w:t>
      </w:r>
      <w:r>
        <w:rPr>
          <w:lang w:eastAsia="zh-CN"/>
        </w:rPr>
        <w:t>of 3GPP</w:t>
      </w:r>
      <w:r w:rsidR="00D44EAA">
        <w:rPr>
          <w:lang w:eastAsia="zh-CN"/>
        </w:rPr>
        <w:t>’s</w:t>
      </w:r>
      <w:r>
        <w:rPr>
          <w:lang w:eastAsia="zh-CN"/>
        </w:rPr>
        <w:t xml:space="preserve"> “5G”</w:t>
      </w:r>
      <w:r w:rsidR="00024FC1">
        <w:rPr>
          <w:lang w:eastAsia="zh-CN"/>
        </w:rPr>
        <w:t xml:space="preserve"> technology</w:t>
      </w:r>
      <w:r>
        <w:rPr>
          <w:lang w:eastAsia="zh-CN"/>
        </w:rPr>
        <w:t xml:space="preserve"> towards IMT-2020 was developed, for SRIT and RIT, respectively, according to the agreed 3GPP submission format as </w:t>
      </w:r>
      <w:r w:rsidRPr="00EA1558">
        <w:rPr>
          <w:lang w:eastAsia="zh-CN"/>
        </w:rPr>
        <w:t>in [2].</w:t>
      </w:r>
    </w:p>
    <w:p w:rsidR="00FD2DEF" w:rsidRDefault="00F6614C" w:rsidP="001E2BBB">
      <w:pPr>
        <w:rPr>
          <w:lang w:eastAsia="zh-CN"/>
        </w:rPr>
      </w:pPr>
      <w:r>
        <w:rPr>
          <w:lang w:eastAsia="zh-CN"/>
        </w:rPr>
        <w:t>The initial description template was jointly submitted by more than fifty 3GPP members to ITU-R WP 5D#29</w:t>
      </w:r>
      <w:r w:rsidR="00FD2DEF">
        <w:rPr>
          <w:lang w:eastAsia="zh-CN"/>
        </w:rPr>
        <w:t xml:space="preserve"> in Feb 2018</w:t>
      </w:r>
      <w:r>
        <w:rPr>
          <w:lang w:eastAsia="zh-CN"/>
        </w:rPr>
        <w:t xml:space="preserve">, and </w:t>
      </w:r>
      <w:r w:rsidR="008B502C">
        <w:rPr>
          <w:lang w:eastAsia="zh-CN"/>
        </w:rPr>
        <w:t xml:space="preserve">3GPP </w:t>
      </w:r>
      <w:r>
        <w:rPr>
          <w:lang w:eastAsia="zh-CN"/>
        </w:rPr>
        <w:t xml:space="preserve">received positive feedback from WP 5D. </w:t>
      </w:r>
    </w:p>
    <w:p w:rsidR="00F6614C" w:rsidRDefault="00A471DB" w:rsidP="001E2BBB">
      <w:pPr>
        <w:rPr>
          <w:lang w:eastAsia="zh-CN"/>
        </w:rPr>
      </w:pPr>
      <w:r>
        <w:rPr>
          <w:lang w:eastAsia="zh-CN"/>
        </w:rPr>
        <w:t xml:space="preserve">It is </w:t>
      </w:r>
      <w:r w:rsidR="00FD2DEF">
        <w:rPr>
          <w:lang w:eastAsia="zh-CN"/>
        </w:rPr>
        <w:t>noted that the description template was initial</w:t>
      </w:r>
      <w:r w:rsidR="0037109E">
        <w:rPr>
          <w:lang w:eastAsia="zh-CN"/>
        </w:rPr>
        <w:t xml:space="preserve"> and not complete.</w:t>
      </w:r>
      <w:r w:rsidR="00FD2DEF">
        <w:rPr>
          <w:lang w:eastAsia="zh-CN"/>
        </w:rPr>
        <w:t xml:space="preserve"> </w:t>
      </w:r>
      <w:r w:rsidR="0037109E">
        <w:rPr>
          <w:lang w:eastAsia="zh-CN"/>
        </w:rPr>
        <w:t>T</w:t>
      </w:r>
      <w:r w:rsidR="00FD2DEF">
        <w:rPr>
          <w:lang w:eastAsia="zh-CN"/>
        </w:rPr>
        <w:t>here are eleven items not addressed at that time. In 3GPP updated submission, th</w:t>
      </w:r>
      <w:r w:rsidR="00A91C9A">
        <w:rPr>
          <w:lang w:eastAsia="zh-CN"/>
        </w:rPr>
        <w:t>e</w:t>
      </w:r>
      <w:r w:rsidR="00FD2DEF">
        <w:rPr>
          <w:lang w:eastAsia="zh-CN"/>
        </w:rPr>
        <w:t xml:space="preserve">se items need to be addressed. </w:t>
      </w:r>
    </w:p>
    <w:p w:rsidR="00FD2DEF" w:rsidRDefault="00FD2DEF" w:rsidP="001E2BBB">
      <w:pPr>
        <w:rPr>
          <w:lang w:eastAsia="zh-CN"/>
        </w:rPr>
      </w:pPr>
      <w:r>
        <w:rPr>
          <w:lang w:eastAsia="zh-CN"/>
        </w:rPr>
        <w:t xml:space="preserve">On the other hand, after Feb 2018, 3GPP further developed NR RIT and SRIT (including NR and LTE component RITs) </w:t>
      </w:r>
      <w:r w:rsidR="00056BC9">
        <w:rPr>
          <w:lang w:eastAsia="zh-CN"/>
        </w:rPr>
        <w:t xml:space="preserve">within Rel-15 framework </w:t>
      </w:r>
      <w:r>
        <w:rPr>
          <w:lang w:eastAsia="zh-CN"/>
        </w:rPr>
        <w:t xml:space="preserve">towards IMT-2020. </w:t>
      </w:r>
      <w:r w:rsidR="00056BC9">
        <w:rPr>
          <w:lang w:eastAsia="zh-CN"/>
        </w:rPr>
        <w:t xml:space="preserve">The further information </w:t>
      </w:r>
      <w:r w:rsidR="00F20BD6">
        <w:rPr>
          <w:lang w:eastAsia="zh-CN"/>
        </w:rPr>
        <w:t>of</w:t>
      </w:r>
      <w:r w:rsidR="00056BC9">
        <w:rPr>
          <w:lang w:eastAsia="zh-CN"/>
        </w:rPr>
        <w:t xml:space="preserve"> Rel-15 development need to be captured in the description template if there are any updates compared to the previous information provided.</w:t>
      </w:r>
      <w:r>
        <w:rPr>
          <w:lang w:eastAsia="zh-CN"/>
        </w:rPr>
        <w:t xml:space="preserve"> </w:t>
      </w:r>
    </w:p>
    <w:p w:rsidR="00F20BD6" w:rsidRDefault="00F20BD6" w:rsidP="001E2BBB">
      <w:pPr>
        <w:rPr>
          <w:lang w:eastAsia="zh-CN"/>
        </w:rPr>
      </w:pPr>
      <w:r>
        <w:rPr>
          <w:lang w:eastAsia="zh-CN"/>
        </w:rPr>
        <w:lastRenderedPageBreak/>
        <w:t>In addition, the link budget information is not provided in the initial description template submitted to ITU-R in Feb 2018. It should be included in updated submission as well.</w:t>
      </w:r>
    </w:p>
    <w:p w:rsidR="00F20BD6" w:rsidRDefault="00F20BD6" w:rsidP="001E2BBB">
      <w:pPr>
        <w:rPr>
          <w:lang w:eastAsia="zh-CN"/>
        </w:rPr>
      </w:pPr>
      <w:r>
        <w:rPr>
          <w:lang w:eastAsia="zh-CN"/>
        </w:rPr>
        <w:t xml:space="preserve">Therefore, to </w:t>
      </w:r>
      <w:r w:rsidR="00FC6C4C">
        <w:rPr>
          <w:lang w:eastAsia="zh-CN"/>
        </w:rPr>
        <w:t xml:space="preserve">well </w:t>
      </w:r>
      <w:r>
        <w:rPr>
          <w:lang w:eastAsia="zh-CN"/>
        </w:rPr>
        <w:t xml:space="preserve">prepare the 3GPP updated submission to ITU-R in September 2018, </w:t>
      </w:r>
      <w:r w:rsidR="00FC6C4C">
        <w:rPr>
          <w:lang w:eastAsia="zh-CN"/>
        </w:rPr>
        <w:t>the</w:t>
      </w:r>
      <w:r>
        <w:rPr>
          <w:lang w:eastAsia="zh-CN"/>
        </w:rPr>
        <w:t xml:space="preserve"> description template </w:t>
      </w:r>
      <w:r w:rsidR="00FC6C4C">
        <w:rPr>
          <w:lang w:eastAsia="zh-CN"/>
        </w:rPr>
        <w:t>needs to be updated. The following proposal is therefore made.</w:t>
      </w:r>
    </w:p>
    <w:p w:rsidR="00D0528E" w:rsidRPr="002275B2" w:rsidRDefault="00E373B5" w:rsidP="00367D58">
      <w:pPr>
        <w:rPr>
          <w:b/>
          <w:lang w:val="en-US"/>
        </w:rPr>
      </w:pPr>
      <w:r w:rsidRPr="002275B2">
        <w:rPr>
          <w:b/>
          <w:i/>
          <w:lang w:eastAsia="zh-CN"/>
        </w:rPr>
        <w:t>Proposal 1:</w:t>
      </w:r>
      <w:r>
        <w:rPr>
          <w:lang w:eastAsia="zh-CN"/>
        </w:rPr>
        <w:t xml:space="preserve"> </w:t>
      </w:r>
      <w:r w:rsidR="00E02D1D" w:rsidRPr="002275B2">
        <w:rPr>
          <w:b/>
          <w:lang w:val="en-US"/>
        </w:rPr>
        <w:t xml:space="preserve">Plan an email discussion in RAN ITU-R Ad-Hoc on </w:t>
      </w:r>
      <w:r w:rsidR="00367D58" w:rsidRPr="002275B2">
        <w:rPr>
          <w:b/>
          <w:lang w:val="en-US"/>
        </w:rPr>
        <w:t>preparation of</w:t>
      </w:r>
      <w:r w:rsidR="00C41509">
        <w:rPr>
          <w:b/>
          <w:lang w:val="en-US"/>
        </w:rPr>
        <w:t xml:space="preserve"> the</w:t>
      </w:r>
      <w:r w:rsidR="00367D58" w:rsidRPr="002275B2">
        <w:rPr>
          <w:b/>
          <w:lang w:val="en-US"/>
        </w:rPr>
        <w:t xml:space="preserve"> update of </w:t>
      </w:r>
      <w:r w:rsidR="00C41509">
        <w:rPr>
          <w:b/>
          <w:lang w:val="en-US"/>
        </w:rPr>
        <w:t xml:space="preserve">the </w:t>
      </w:r>
      <w:r w:rsidR="00367D58" w:rsidRPr="002275B2">
        <w:rPr>
          <w:b/>
          <w:lang w:val="en-US"/>
        </w:rPr>
        <w:t>description template</w:t>
      </w:r>
      <w:r w:rsidR="008C58A2">
        <w:rPr>
          <w:b/>
          <w:lang w:val="en-US"/>
        </w:rPr>
        <w:t>.</w:t>
      </w:r>
      <w:r w:rsidR="00E02D1D" w:rsidRPr="002275B2">
        <w:rPr>
          <w:b/>
          <w:lang w:val="en-US"/>
        </w:rPr>
        <w:t xml:space="preserve"> </w:t>
      </w:r>
    </w:p>
    <w:p w:rsidR="00D0528E" w:rsidRPr="002275B2" w:rsidRDefault="00E02D1D" w:rsidP="00367D58">
      <w:pPr>
        <w:numPr>
          <w:ilvl w:val="1"/>
          <w:numId w:val="39"/>
        </w:numPr>
        <w:rPr>
          <w:b/>
          <w:lang w:val="en-US" w:eastAsia="zh-CN"/>
        </w:rPr>
      </w:pPr>
      <w:r w:rsidRPr="002275B2">
        <w:rPr>
          <w:b/>
          <w:lang w:val="en-US" w:eastAsia="zh-CN"/>
        </w:rPr>
        <w:t xml:space="preserve">Including </w:t>
      </w:r>
      <w:r w:rsidR="00367D58" w:rsidRPr="002275B2">
        <w:rPr>
          <w:b/>
          <w:lang w:val="en-US" w:eastAsia="zh-CN"/>
        </w:rPr>
        <w:t>addressing the eleven items that are not included in Feb submission; updating the information of other items if needed; preparing link budget template</w:t>
      </w:r>
      <w:r w:rsidRPr="002275B2">
        <w:rPr>
          <w:b/>
          <w:lang w:val="en-US" w:eastAsia="zh-CN"/>
        </w:rPr>
        <w:t>.</w:t>
      </w:r>
    </w:p>
    <w:p w:rsidR="00082972" w:rsidRDefault="00A9195E" w:rsidP="00A9195E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ab/>
      </w:r>
      <w:r w:rsidR="002275B2">
        <w:t xml:space="preserve">Preparation of </w:t>
      </w:r>
      <w:r w:rsidR="00BC0100">
        <w:t>compliance</w:t>
      </w:r>
      <w:r w:rsidR="002275B2">
        <w:t xml:space="preserve"> template</w:t>
      </w:r>
    </w:p>
    <w:p w:rsidR="00BC0100" w:rsidRDefault="0003609E" w:rsidP="00906535">
      <w:pPr>
        <w:tabs>
          <w:tab w:val="left" w:pos="6358"/>
        </w:tabs>
        <w:rPr>
          <w:lang w:eastAsia="zh-CN"/>
        </w:rPr>
      </w:pPr>
      <w:r>
        <w:rPr>
          <w:rFonts w:hint="eastAsia"/>
          <w:lang w:eastAsia="zh-CN"/>
        </w:rPr>
        <w:t xml:space="preserve">The compliance template is needed to complete Step 3 as defined in Document IMT-2020/02 (Rev. </w:t>
      </w:r>
      <w:r>
        <w:rPr>
          <w:lang w:eastAsia="zh-CN"/>
        </w:rPr>
        <w:t xml:space="preserve">1) for IMT-2020 submission. The compliance template is the template to demonstrate the compliance of the proposed IMT-2020 technology with the IMT-2020 requirements including spectrum requirement, service requirement, and technical performance requirements. </w:t>
      </w:r>
    </w:p>
    <w:p w:rsidR="00C765CC" w:rsidRDefault="00C765CC" w:rsidP="00906535">
      <w:pPr>
        <w:tabs>
          <w:tab w:val="left" w:pos="6358"/>
        </w:tabs>
        <w:rPr>
          <w:lang w:eastAsia="zh-CN"/>
        </w:rPr>
      </w:pPr>
      <w:r>
        <w:rPr>
          <w:lang w:eastAsia="zh-CN"/>
        </w:rPr>
        <w:t>Self evaluation is needed to assess the compliance with the IMT-2020 requirements.</w:t>
      </w:r>
      <w:r w:rsidR="00016357">
        <w:rPr>
          <w:lang w:eastAsia="zh-CN"/>
        </w:rPr>
        <w:t xml:space="preserve"> Therefore compliance template needs to be prepared based on self evaluation results.</w:t>
      </w:r>
    </w:p>
    <w:p w:rsidR="00E11D02" w:rsidRDefault="000A40DB" w:rsidP="000A40DB">
      <w:r>
        <w:t>T</w:t>
      </w:r>
      <w:r w:rsidRPr="000A40DB">
        <w:t xml:space="preserve">o well prepare the 3GPP </w:t>
      </w:r>
      <w:r>
        <w:t>compliance template</w:t>
      </w:r>
      <w:r w:rsidRPr="000A40DB">
        <w:t xml:space="preserve"> to ITU-R in September 2018, the following proposal is made.</w:t>
      </w:r>
    </w:p>
    <w:p w:rsidR="000D4C23" w:rsidRPr="002275B2" w:rsidRDefault="000D4C23" w:rsidP="000D4C23">
      <w:pPr>
        <w:rPr>
          <w:b/>
          <w:lang w:val="en-US"/>
        </w:rPr>
      </w:pPr>
      <w:r w:rsidRPr="002275B2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2275B2">
        <w:rPr>
          <w:b/>
          <w:i/>
          <w:lang w:eastAsia="zh-CN"/>
        </w:rPr>
        <w:t>:</w:t>
      </w:r>
      <w:r>
        <w:rPr>
          <w:lang w:eastAsia="zh-CN"/>
        </w:rPr>
        <w:t xml:space="preserve"> </w:t>
      </w:r>
      <w:r w:rsidRPr="002275B2">
        <w:rPr>
          <w:b/>
          <w:lang w:val="en-US"/>
        </w:rPr>
        <w:t xml:space="preserve">Plan an email discussion in RAN ITU-R Ad-Hoc on preparation of </w:t>
      </w:r>
      <w:r w:rsidR="00AC42DD">
        <w:rPr>
          <w:b/>
          <w:lang w:val="en-US"/>
        </w:rPr>
        <w:t xml:space="preserve">the </w:t>
      </w:r>
      <w:r>
        <w:rPr>
          <w:b/>
          <w:lang w:val="en-US"/>
        </w:rPr>
        <w:t>compliance</w:t>
      </w:r>
      <w:r w:rsidRPr="002275B2">
        <w:rPr>
          <w:b/>
          <w:lang w:val="en-US"/>
        </w:rPr>
        <w:t xml:space="preserve"> template</w:t>
      </w:r>
      <w:r w:rsidR="00D620A4">
        <w:rPr>
          <w:b/>
          <w:lang w:val="en-US"/>
        </w:rPr>
        <w:t>.</w:t>
      </w:r>
      <w:r w:rsidRPr="002275B2">
        <w:rPr>
          <w:b/>
          <w:lang w:val="en-US"/>
        </w:rPr>
        <w:t xml:space="preserve"> </w:t>
      </w:r>
    </w:p>
    <w:p w:rsidR="000D4C23" w:rsidRDefault="000D4C23" w:rsidP="000A40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organization of the work will be made by </w:t>
      </w:r>
      <w:r>
        <w:rPr>
          <w:lang w:val="en-US" w:eastAsia="zh-CN"/>
        </w:rPr>
        <w:t>ITU</w:t>
      </w:r>
      <w:r>
        <w:rPr>
          <w:rFonts w:hint="eastAsia"/>
          <w:lang w:val="en-US" w:eastAsia="zh-CN"/>
        </w:rPr>
        <w:t>-R</w:t>
      </w:r>
      <w:r>
        <w:rPr>
          <w:lang w:val="en-US" w:eastAsia="zh-CN"/>
        </w:rPr>
        <w:t xml:space="preserve"> Ad-Hoc contact person. Therefore it is proposed that,</w:t>
      </w:r>
    </w:p>
    <w:p w:rsidR="00D0528E" w:rsidRPr="000D4C23" w:rsidRDefault="000D4C23" w:rsidP="000D4C23">
      <w:pPr>
        <w:rPr>
          <w:b/>
          <w:lang w:val="en-US" w:eastAsia="zh-CN"/>
        </w:rPr>
      </w:pPr>
      <w:r w:rsidRPr="000D4C23">
        <w:rPr>
          <w:b/>
          <w:i/>
          <w:lang w:val="en-US" w:eastAsia="zh-CN"/>
        </w:rPr>
        <w:t>Proposal 3:</w:t>
      </w:r>
      <w:r w:rsidRPr="000D4C23">
        <w:rPr>
          <w:b/>
          <w:lang w:val="en-US" w:eastAsia="zh-CN"/>
        </w:rPr>
        <w:t xml:space="preserve"> </w:t>
      </w:r>
      <w:r w:rsidR="00E02D1D" w:rsidRPr="000D4C23">
        <w:rPr>
          <w:b/>
          <w:lang w:val="en-US" w:eastAsia="zh-CN"/>
        </w:rPr>
        <w:t xml:space="preserve">ITU-R Ad-Hoc contact person will kick off the scope and timing of the </w:t>
      </w:r>
      <w:r w:rsidRPr="000D4C23">
        <w:rPr>
          <w:b/>
          <w:lang w:val="en-US" w:eastAsia="zh-CN"/>
        </w:rPr>
        <w:t>above e</w:t>
      </w:r>
      <w:r w:rsidR="00E02D1D" w:rsidRPr="000D4C23">
        <w:rPr>
          <w:b/>
          <w:lang w:val="en-US" w:eastAsia="zh-CN"/>
        </w:rPr>
        <w:t>-mail discussion</w:t>
      </w:r>
      <w:r w:rsidRPr="000D4C23">
        <w:rPr>
          <w:b/>
          <w:lang w:val="en-US" w:eastAsia="zh-CN"/>
        </w:rPr>
        <w:t>s</w:t>
      </w:r>
      <w:r w:rsidR="00E02D1D" w:rsidRPr="000D4C23">
        <w:rPr>
          <w:b/>
          <w:lang w:val="en-US" w:eastAsia="zh-CN"/>
        </w:rPr>
        <w:t xml:space="preserve"> in the ITU-R Ad-Hoc mailing list</w:t>
      </w:r>
      <w:r w:rsidRPr="000D4C23">
        <w:rPr>
          <w:b/>
          <w:lang w:val="en-US" w:eastAsia="zh-CN"/>
        </w:rPr>
        <w:t>.</w:t>
      </w:r>
    </w:p>
    <w:p w:rsidR="00D064A8" w:rsidRDefault="006F3CF9" w:rsidP="00D064A8">
      <w:pPr>
        <w:pStyle w:val="1"/>
      </w:pPr>
      <w:r>
        <w:rPr>
          <w:rFonts w:hint="eastAsia"/>
        </w:rPr>
        <w:t>3</w:t>
      </w:r>
      <w:r>
        <w:rPr>
          <w:rFonts w:hint="eastAsia"/>
        </w:rPr>
        <w:tab/>
      </w:r>
      <w:r w:rsidR="00EE1731">
        <w:t>Conclusion</w:t>
      </w:r>
    </w:p>
    <w:p w:rsidR="001E2BBB" w:rsidRDefault="005C379A" w:rsidP="001E2B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document, the consideration on work plan for </w:t>
      </w:r>
      <w:r w:rsidR="00861126" w:rsidRPr="00861126">
        <w:rPr>
          <w:lang w:val="en-US" w:eastAsia="zh-CN"/>
        </w:rPr>
        <w:t>for preparation of IMT-2020 self evaluation towards 3GPP updated submission</w:t>
      </w:r>
      <w:r w:rsidR="00861126" w:rsidRPr="0086112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provided. Based on the discussion, the following proposals are made.</w:t>
      </w:r>
    </w:p>
    <w:p w:rsidR="00687651" w:rsidRPr="002275B2" w:rsidRDefault="00687651" w:rsidP="00687651">
      <w:pPr>
        <w:rPr>
          <w:b/>
          <w:lang w:val="en-US"/>
        </w:rPr>
      </w:pPr>
      <w:r w:rsidRPr="002275B2">
        <w:rPr>
          <w:b/>
          <w:i/>
          <w:lang w:eastAsia="zh-CN"/>
        </w:rPr>
        <w:t>Proposal 1:</w:t>
      </w:r>
      <w:r>
        <w:rPr>
          <w:lang w:eastAsia="zh-CN"/>
        </w:rPr>
        <w:t xml:space="preserve"> </w:t>
      </w:r>
      <w:r w:rsidRPr="002275B2">
        <w:rPr>
          <w:b/>
          <w:lang w:val="en-US"/>
        </w:rPr>
        <w:t>Plan an email discussion in RAN ITU-R Ad-Hoc on preparation of</w:t>
      </w:r>
      <w:r>
        <w:rPr>
          <w:b/>
          <w:lang w:val="en-US"/>
        </w:rPr>
        <w:t xml:space="preserve"> the</w:t>
      </w:r>
      <w:r w:rsidRPr="002275B2">
        <w:rPr>
          <w:b/>
          <w:lang w:val="en-US"/>
        </w:rPr>
        <w:t xml:space="preserve"> update of </w:t>
      </w:r>
      <w:r>
        <w:rPr>
          <w:b/>
          <w:lang w:val="en-US"/>
        </w:rPr>
        <w:t xml:space="preserve">the </w:t>
      </w:r>
      <w:r w:rsidRPr="002275B2">
        <w:rPr>
          <w:b/>
          <w:lang w:val="en-US"/>
        </w:rPr>
        <w:t>description template</w:t>
      </w:r>
      <w:r>
        <w:rPr>
          <w:b/>
          <w:lang w:val="en-US"/>
        </w:rPr>
        <w:t>.</w:t>
      </w:r>
      <w:r w:rsidRPr="002275B2">
        <w:rPr>
          <w:b/>
          <w:lang w:val="en-US"/>
        </w:rPr>
        <w:t xml:space="preserve"> </w:t>
      </w:r>
    </w:p>
    <w:p w:rsidR="00687651" w:rsidRPr="002275B2" w:rsidRDefault="00687651" w:rsidP="00687651">
      <w:pPr>
        <w:numPr>
          <w:ilvl w:val="1"/>
          <w:numId w:val="39"/>
        </w:numPr>
        <w:rPr>
          <w:b/>
          <w:lang w:val="en-US" w:eastAsia="zh-CN"/>
        </w:rPr>
      </w:pPr>
      <w:r w:rsidRPr="002275B2">
        <w:rPr>
          <w:b/>
          <w:lang w:val="en-US" w:eastAsia="zh-CN"/>
        </w:rPr>
        <w:t>Including addressing the eleven items that are not included in Feb submission; updating the information of other items if needed; preparing link budget template.</w:t>
      </w:r>
    </w:p>
    <w:p w:rsidR="004F4C34" w:rsidRPr="004F4C34" w:rsidRDefault="004F4C34" w:rsidP="006328E0">
      <w:pPr>
        <w:rPr>
          <w:b/>
          <w:lang w:val="en-US" w:eastAsia="zh-CN"/>
        </w:rPr>
      </w:pPr>
      <w:r w:rsidRPr="004F4C34">
        <w:rPr>
          <w:b/>
          <w:i/>
          <w:lang w:val="en-US" w:eastAsia="zh-CN"/>
        </w:rPr>
        <w:t xml:space="preserve">Proposal 2: </w:t>
      </w:r>
      <w:r w:rsidRPr="004F4C34">
        <w:rPr>
          <w:b/>
          <w:lang w:val="en-US" w:eastAsia="zh-CN"/>
        </w:rPr>
        <w:t xml:space="preserve">Plan an email discussion in RAN ITU-R Ad-Hoc on preparation of the compliance template. </w:t>
      </w:r>
    </w:p>
    <w:p w:rsidR="006328E0" w:rsidRPr="000D4C23" w:rsidRDefault="006328E0" w:rsidP="006328E0">
      <w:pPr>
        <w:rPr>
          <w:b/>
          <w:lang w:val="en-US" w:eastAsia="zh-CN"/>
        </w:rPr>
      </w:pPr>
      <w:r w:rsidRPr="000D4C23">
        <w:rPr>
          <w:b/>
          <w:i/>
          <w:lang w:val="en-US" w:eastAsia="zh-CN"/>
        </w:rPr>
        <w:t>Proposal 3:</w:t>
      </w:r>
      <w:r w:rsidRPr="000D4C23">
        <w:rPr>
          <w:b/>
          <w:lang w:val="en-US" w:eastAsia="zh-CN"/>
        </w:rPr>
        <w:t xml:space="preserve"> ITU-R Ad-Hoc contact person will kick off the scope and timing of the above e-mail discussions in the ITU-R Ad-Hoc mailing list.</w:t>
      </w:r>
    </w:p>
    <w:p w:rsidR="009374E6" w:rsidRPr="00CE24ED" w:rsidRDefault="003A643D" w:rsidP="003A643D">
      <w:pPr>
        <w:pStyle w:val="1"/>
        <w:rPr>
          <w:lang w:val="en-US"/>
        </w:rPr>
      </w:pPr>
      <w:r>
        <w:rPr>
          <w:rFonts w:hint="eastAsia"/>
          <w:lang w:val="en-US"/>
        </w:rPr>
        <w:t>Reference</w:t>
      </w:r>
    </w:p>
    <w:p w:rsidR="00BB2846" w:rsidRDefault="00BB2846" w:rsidP="0079580C">
      <w:pPr>
        <w:pStyle w:val="References"/>
        <w:numPr>
          <w:ilvl w:val="0"/>
          <w:numId w:val="30"/>
        </w:numPr>
        <w:spacing w:line="240" w:lineRule="atLeast"/>
        <w:ind w:left="426" w:hanging="42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 w:rsidRPr="00324F6D">
        <w:rPr>
          <w:rFonts w:eastAsiaTheme="minorEastAsia" w:hint="eastAsia"/>
          <w:lang w:eastAsia="zh-CN"/>
        </w:rPr>
        <w:t>P-</w:t>
      </w:r>
      <w:r w:rsidR="00F433D5" w:rsidRPr="00F433D5">
        <w:rPr>
          <w:rFonts w:eastAsiaTheme="minorEastAsia"/>
          <w:lang w:eastAsia="zh-CN"/>
        </w:rPr>
        <w:t>172532</w:t>
      </w:r>
      <w:r w:rsidRPr="00324F6D">
        <w:rPr>
          <w:rFonts w:eastAsiaTheme="minorEastAsia" w:hint="eastAsia"/>
          <w:lang w:eastAsia="zh-CN"/>
        </w:rPr>
        <w:t xml:space="preserve">, </w:t>
      </w:r>
      <w:r w:rsidRPr="00324F6D">
        <w:rPr>
          <w:rFonts w:eastAsiaTheme="minorEastAsia"/>
          <w:lang w:eastAsia="zh-CN"/>
        </w:rPr>
        <w:t>“</w:t>
      </w:r>
      <w:r w:rsidR="005C346E" w:rsidRPr="005C346E">
        <w:rPr>
          <w:rFonts w:eastAsiaTheme="minorEastAsia"/>
          <w:lang w:eastAsia="zh-CN"/>
        </w:rPr>
        <w:t>Work plan for self evaluation towards 3GPP Update Submission to ITU-R</w:t>
      </w:r>
      <w:r w:rsidRPr="00324F6D">
        <w:rPr>
          <w:rFonts w:eastAsiaTheme="minorEastAsia"/>
          <w:lang w:eastAsia="zh-CN"/>
        </w:rPr>
        <w:t>”</w:t>
      </w:r>
      <w:r w:rsidRPr="00324F6D">
        <w:rPr>
          <w:rFonts w:eastAsiaTheme="minorEastAsia" w:hint="eastAsia"/>
          <w:lang w:eastAsia="zh-CN"/>
        </w:rPr>
        <w:t xml:space="preserve">, Huawei, Ericsson, Telecom Italia, </w:t>
      </w:r>
      <w:r w:rsidR="00F433D5">
        <w:rPr>
          <w:rFonts w:eastAsiaTheme="minorEastAsia"/>
          <w:lang w:eastAsia="zh-CN"/>
        </w:rPr>
        <w:t>December</w:t>
      </w:r>
      <w:r w:rsidRPr="00324F6D">
        <w:rPr>
          <w:rFonts w:eastAsiaTheme="minorEastAsia" w:hint="eastAsia"/>
          <w:lang w:eastAsia="zh-CN"/>
        </w:rPr>
        <w:t xml:space="preserve"> 2017.</w:t>
      </w:r>
    </w:p>
    <w:p w:rsidR="004A53DE" w:rsidRPr="00A80F14" w:rsidRDefault="004A53DE" w:rsidP="002227EF">
      <w:pPr>
        <w:pStyle w:val="References"/>
        <w:numPr>
          <w:ilvl w:val="0"/>
          <w:numId w:val="30"/>
        </w:numPr>
        <w:spacing w:line="240" w:lineRule="atLeast"/>
        <w:ind w:left="426" w:hanging="426"/>
        <w:jc w:val="both"/>
        <w:rPr>
          <w:lang w:eastAsia="zh-CN"/>
        </w:rPr>
      </w:pPr>
      <w:r>
        <w:rPr>
          <w:lang w:eastAsia="zh-CN"/>
        </w:rPr>
        <w:t>RP</w:t>
      </w:r>
      <w:r w:rsidRPr="002227EF">
        <w:rPr>
          <w:lang w:eastAsia="zh-CN"/>
        </w:rPr>
        <w:t>-172098</w:t>
      </w:r>
      <w:r>
        <w:rPr>
          <w:lang w:eastAsia="zh-CN"/>
        </w:rPr>
        <w:t>, “</w:t>
      </w:r>
      <w:r w:rsidR="005226E2" w:rsidRPr="005226E2">
        <w:rPr>
          <w:lang w:eastAsia="zh-CN"/>
        </w:rPr>
        <w:t>3GPP submission towards IMT-2020</w:t>
      </w:r>
      <w:r>
        <w:rPr>
          <w:lang w:eastAsia="zh-CN"/>
        </w:rPr>
        <w:t>”</w:t>
      </w:r>
      <w:r w:rsidR="005226E2">
        <w:rPr>
          <w:lang w:eastAsia="zh-CN"/>
        </w:rPr>
        <w:t xml:space="preserve">, </w:t>
      </w:r>
      <w:r w:rsidR="00A80F14" w:rsidRPr="00A80F14">
        <w:rPr>
          <w:lang w:eastAsia="zh-CN"/>
        </w:rPr>
        <w:t>ITU-R Ad-Hoc Contact person</w:t>
      </w:r>
      <w:r w:rsidR="00A80F14">
        <w:rPr>
          <w:lang w:eastAsia="zh-CN"/>
        </w:rPr>
        <w:t xml:space="preserve"> (</w:t>
      </w:r>
      <w:r w:rsidR="00A80F14" w:rsidRPr="002227EF">
        <w:rPr>
          <w:rFonts w:hint="eastAsia"/>
          <w:lang w:eastAsia="zh-CN"/>
        </w:rPr>
        <w:t>Telecom Italia</w:t>
      </w:r>
      <w:r w:rsidR="00A80F14">
        <w:rPr>
          <w:lang w:eastAsia="zh-CN"/>
        </w:rPr>
        <w:t>), September 2017.</w:t>
      </w:r>
    </w:p>
    <w:p w:rsidR="00D21DBC" w:rsidRPr="004A2ACF" w:rsidRDefault="00D21DBC" w:rsidP="00D21DBC">
      <w:pPr>
        <w:rPr>
          <w:lang w:val="en-US"/>
        </w:rPr>
      </w:pP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21" w:rsidRDefault="00CE5C21">
      <w:pPr>
        <w:spacing w:after="0"/>
      </w:pPr>
      <w:r>
        <w:separator/>
      </w:r>
    </w:p>
  </w:endnote>
  <w:endnote w:type="continuationSeparator" w:id="0">
    <w:p w:rsidR="00CE5C21" w:rsidRDefault="00CE5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21" w:rsidRDefault="00CE5C21">
      <w:pPr>
        <w:spacing w:after="0"/>
      </w:pPr>
      <w:r>
        <w:separator/>
      </w:r>
    </w:p>
  </w:footnote>
  <w:footnote w:type="continuationSeparator" w:id="0">
    <w:p w:rsidR="00CE5C21" w:rsidRDefault="00CE5C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23.8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4"/>
  </w:num>
  <w:num w:numId="3">
    <w:abstractNumId w:val="33"/>
  </w:num>
  <w:num w:numId="4">
    <w:abstractNumId w:val="23"/>
  </w:num>
  <w:num w:numId="5">
    <w:abstractNumId w:val="10"/>
  </w:num>
  <w:num w:numId="6">
    <w:abstractNumId w:val="31"/>
  </w:num>
  <w:num w:numId="7">
    <w:abstractNumId w:val="14"/>
  </w:num>
  <w:num w:numId="8">
    <w:abstractNumId w:val="25"/>
  </w:num>
  <w:num w:numId="9">
    <w:abstractNumId w:val="13"/>
  </w:num>
  <w:num w:numId="10">
    <w:abstractNumId w:val="8"/>
  </w:num>
  <w:num w:numId="11">
    <w:abstractNumId w:val="32"/>
  </w:num>
  <w:num w:numId="12">
    <w:abstractNumId w:val="6"/>
  </w:num>
  <w:num w:numId="13">
    <w:abstractNumId w:val="28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4"/>
  </w:num>
  <w:num w:numId="19">
    <w:abstractNumId w:val="22"/>
  </w:num>
  <w:num w:numId="20">
    <w:abstractNumId w:val="36"/>
  </w:num>
  <w:num w:numId="21">
    <w:abstractNumId w:val="29"/>
  </w:num>
  <w:num w:numId="22">
    <w:abstractNumId w:val="35"/>
  </w:num>
  <w:num w:numId="23">
    <w:abstractNumId w:val="12"/>
  </w:num>
  <w:num w:numId="24">
    <w:abstractNumId w:val="18"/>
  </w:num>
  <w:num w:numId="25">
    <w:abstractNumId w:val="2"/>
  </w:num>
  <w:num w:numId="26">
    <w:abstractNumId w:val="3"/>
  </w:num>
  <w:num w:numId="27">
    <w:abstractNumId w:val="15"/>
  </w:num>
  <w:num w:numId="28">
    <w:abstractNumId w:val="1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34"/>
  </w:num>
  <w:num w:numId="35">
    <w:abstractNumId w:val="9"/>
  </w:num>
  <w:num w:numId="36">
    <w:abstractNumId w:val="27"/>
  </w:num>
  <w:num w:numId="37">
    <w:abstractNumId w:val="0"/>
  </w:num>
  <w:num w:numId="38">
    <w:abstractNumId w:val="7"/>
  </w:num>
  <w:num w:numId="39">
    <w:abstractNumId w:val="3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379E"/>
    <w:rsid w:val="00016357"/>
    <w:rsid w:val="00024FC1"/>
    <w:rsid w:val="0003268A"/>
    <w:rsid w:val="00034073"/>
    <w:rsid w:val="0003609E"/>
    <w:rsid w:val="00044BBA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D4C23"/>
    <w:rsid w:val="000D5DAD"/>
    <w:rsid w:val="000E1B21"/>
    <w:rsid w:val="00120111"/>
    <w:rsid w:val="00127EF7"/>
    <w:rsid w:val="001310E5"/>
    <w:rsid w:val="00132E56"/>
    <w:rsid w:val="00152B44"/>
    <w:rsid w:val="00160576"/>
    <w:rsid w:val="00167339"/>
    <w:rsid w:val="001A529D"/>
    <w:rsid w:val="001B5130"/>
    <w:rsid w:val="001D59E1"/>
    <w:rsid w:val="001D60CF"/>
    <w:rsid w:val="001E2BBB"/>
    <w:rsid w:val="001E786C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B0AA8"/>
    <w:rsid w:val="002B72E6"/>
    <w:rsid w:val="002E226C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D3C9C"/>
    <w:rsid w:val="003E33A8"/>
    <w:rsid w:val="003E4BF8"/>
    <w:rsid w:val="004161B8"/>
    <w:rsid w:val="0041683A"/>
    <w:rsid w:val="004170B2"/>
    <w:rsid w:val="00427ED1"/>
    <w:rsid w:val="004426E6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5AD8"/>
    <w:rsid w:val="00545F4F"/>
    <w:rsid w:val="00546D87"/>
    <w:rsid w:val="00550571"/>
    <w:rsid w:val="00553516"/>
    <w:rsid w:val="00562704"/>
    <w:rsid w:val="0059496A"/>
    <w:rsid w:val="00595DA4"/>
    <w:rsid w:val="00597C04"/>
    <w:rsid w:val="005B272B"/>
    <w:rsid w:val="005B2C2E"/>
    <w:rsid w:val="005B7E38"/>
    <w:rsid w:val="005C346E"/>
    <w:rsid w:val="005C379A"/>
    <w:rsid w:val="005E2701"/>
    <w:rsid w:val="005E3E34"/>
    <w:rsid w:val="005F2D7E"/>
    <w:rsid w:val="005F6997"/>
    <w:rsid w:val="00611A3B"/>
    <w:rsid w:val="00616A4F"/>
    <w:rsid w:val="006328E0"/>
    <w:rsid w:val="006349BA"/>
    <w:rsid w:val="00662226"/>
    <w:rsid w:val="00687651"/>
    <w:rsid w:val="0069029A"/>
    <w:rsid w:val="00690C35"/>
    <w:rsid w:val="006A7ED5"/>
    <w:rsid w:val="006D6B31"/>
    <w:rsid w:val="006F3CF9"/>
    <w:rsid w:val="006F5B7E"/>
    <w:rsid w:val="00715972"/>
    <w:rsid w:val="00723E39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B502C"/>
    <w:rsid w:val="008C58A2"/>
    <w:rsid w:val="008D6A2C"/>
    <w:rsid w:val="008E02CD"/>
    <w:rsid w:val="008E6350"/>
    <w:rsid w:val="008F3A18"/>
    <w:rsid w:val="00906535"/>
    <w:rsid w:val="00916089"/>
    <w:rsid w:val="0093443C"/>
    <w:rsid w:val="009374E6"/>
    <w:rsid w:val="009427B5"/>
    <w:rsid w:val="009450AB"/>
    <w:rsid w:val="00946624"/>
    <w:rsid w:val="00952E40"/>
    <w:rsid w:val="00966679"/>
    <w:rsid w:val="00977ADA"/>
    <w:rsid w:val="00980819"/>
    <w:rsid w:val="00980895"/>
    <w:rsid w:val="00980F19"/>
    <w:rsid w:val="009961DB"/>
    <w:rsid w:val="009B09D3"/>
    <w:rsid w:val="009B3E7E"/>
    <w:rsid w:val="009E7C64"/>
    <w:rsid w:val="009F4014"/>
    <w:rsid w:val="009F67DA"/>
    <w:rsid w:val="00A05EA9"/>
    <w:rsid w:val="00A13D97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B12CFA"/>
    <w:rsid w:val="00B17049"/>
    <w:rsid w:val="00B17848"/>
    <w:rsid w:val="00B17DE3"/>
    <w:rsid w:val="00B45837"/>
    <w:rsid w:val="00B53481"/>
    <w:rsid w:val="00B60039"/>
    <w:rsid w:val="00B74ABD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761DA"/>
    <w:rsid w:val="00C765CC"/>
    <w:rsid w:val="00CC1FAC"/>
    <w:rsid w:val="00CD2052"/>
    <w:rsid w:val="00CE24ED"/>
    <w:rsid w:val="00CE322E"/>
    <w:rsid w:val="00CE5C21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73FA"/>
    <w:rsid w:val="00DA3F88"/>
    <w:rsid w:val="00DA51DB"/>
    <w:rsid w:val="00DB3707"/>
    <w:rsid w:val="00DC4E1D"/>
    <w:rsid w:val="00DD5F7D"/>
    <w:rsid w:val="00DE7E0F"/>
    <w:rsid w:val="00DF0B89"/>
    <w:rsid w:val="00E02D1D"/>
    <w:rsid w:val="00E11D02"/>
    <w:rsid w:val="00E12DC9"/>
    <w:rsid w:val="00E16C04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D2B75"/>
    <w:rsid w:val="00EE085D"/>
    <w:rsid w:val="00EE1731"/>
    <w:rsid w:val="00EF02C8"/>
    <w:rsid w:val="00EF6990"/>
    <w:rsid w:val="00F03B2B"/>
    <w:rsid w:val="00F07711"/>
    <w:rsid w:val="00F079EA"/>
    <w:rsid w:val="00F20BD6"/>
    <w:rsid w:val="00F224C5"/>
    <w:rsid w:val="00F22DE4"/>
    <w:rsid w:val="00F277C6"/>
    <w:rsid w:val="00F35D5A"/>
    <w:rsid w:val="00F36426"/>
    <w:rsid w:val="00F433D5"/>
    <w:rsid w:val="00F47212"/>
    <w:rsid w:val="00F50728"/>
    <w:rsid w:val="00F6614C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31DFE-E5B2-4F42-AE0E-F2E85B22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67</cp:revision>
  <cp:lastPrinted>1900-01-01T08:00:00Z</cp:lastPrinted>
  <dcterms:created xsi:type="dcterms:W3CDTF">2018-05-30T00:35:00Z</dcterms:created>
  <dcterms:modified xsi:type="dcterms:W3CDTF">2018-06-04T15:00:00Z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(3)8qUYSEevIY8LVmEsLEURTaKS8wdhKX6jQxoFVASx0kH0ojpBvkfPqfXJ4RbNSk4Ptq0MFplg
YnSreBgn9OW3dnYjvRp0FGnmH3YS1d8pxLXUF1dkPuMUJCXPdfeYRD98LLlEEUxiGHcQLWXT
Cui/2NSEhujaA6vgYDSU6GXPKMMPpzIqO9YH2bGP2+5KBRJrz/Gk+knPGh2pFBjovk5xX8gF
NMcnHDrsYKORth5w1Z</vt:lpwstr>
  </property>
  <property fmtid="{D5CDD505-2E9C-101B-9397-08002B2CF9AE}" pid="3" name="_2015_ms_pID_7253431">
    <vt:lpwstr>2KgKXTkHjrus721r5XJt/HmFUdaiKF1lSNm2Q3Ekzo4CY/TB4iCY3y
3AzwbJ0AhDU71LI/nyH+kBtQKinUAJfk7sr4HHGZVbgkvWfZyVelBJ4mpJjjumJFjDz3NC7M
zc6YIpdzUMArj5xhLYfFscjx5LYA3ANQ7z/qhzHfcTSARJb2eebj9OH1OPKBwRR1U4D1xfin
aGTbzbima7gdc5EKTnpHF/fcVbmDCg8KxEZ3</vt:lpwstr>
  </property>
  <property fmtid="{D5CDD505-2E9C-101B-9397-08002B2CF9AE}" pid="4" name="_2015_ms_pID_7253432">
    <vt:lpwstr>6M+4dPR91ELXVJDS6fi2UFw=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